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543C0" w14:textId="77777777" w:rsidR="00F1456A" w:rsidRDefault="00F1456A" w:rsidP="00F145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STONDEN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18D4F505" w14:textId="77777777" w:rsidR="00F1456A" w:rsidRDefault="00F1456A" w:rsidP="00F145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Middlesex.</w:t>
      </w:r>
    </w:p>
    <w:p w14:paraId="3CC8733E" w14:textId="77777777" w:rsidR="00F1456A" w:rsidRDefault="00F1456A" w:rsidP="00F145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F9F4BA" w14:textId="77777777" w:rsidR="00F1456A" w:rsidRDefault="00F1456A" w:rsidP="00F145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2E704B" w14:textId="77777777" w:rsidR="00F1456A" w:rsidRDefault="00F1456A" w:rsidP="00F145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William Bury of Middlesex(q.v.) were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Thomas</w:t>
      </w:r>
    </w:p>
    <w:p w14:paraId="5096B64D" w14:textId="77777777" w:rsidR="00F1456A" w:rsidRDefault="00F1456A" w:rsidP="00F145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Lancastre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when he was granted the alnage and subsidy of cloths for sale</w:t>
      </w:r>
    </w:p>
    <w:p w14:paraId="40DC85A2" w14:textId="77777777" w:rsidR="00F1456A" w:rsidRDefault="00F1456A" w:rsidP="00F145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Middlesex for three years.   (C.F.R. 1405-13 p.10)</w:t>
      </w:r>
    </w:p>
    <w:p w14:paraId="66FF73A3" w14:textId="77777777" w:rsidR="00F1456A" w:rsidRDefault="00F1456A" w:rsidP="00F145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04219C" w14:textId="77777777" w:rsidR="00F1456A" w:rsidRDefault="00F1456A" w:rsidP="00F145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8A3F01" w14:textId="77777777" w:rsidR="00F1456A" w:rsidRDefault="00F1456A" w:rsidP="00F145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July 2021</w:t>
      </w:r>
    </w:p>
    <w:p w14:paraId="3B36330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FC7FB" w14:textId="77777777" w:rsidR="00F1456A" w:rsidRDefault="00F1456A" w:rsidP="009139A6">
      <w:r>
        <w:separator/>
      </w:r>
    </w:p>
  </w:endnote>
  <w:endnote w:type="continuationSeparator" w:id="0">
    <w:p w14:paraId="4617DBC1" w14:textId="77777777" w:rsidR="00F1456A" w:rsidRDefault="00F145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C16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5417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28B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00AC7" w14:textId="77777777" w:rsidR="00F1456A" w:rsidRDefault="00F1456A" w:rsidP="009139A6">
      <w:r>
        <w:separator/>
      </w:r>
    </w:p>
  </w:footnote>
  <w:footnote w:type="continuationSeparator" w:id="0">
    <w:p w14:paraId="4AE170B5" w14:textId="77777777" w:rsidR="00F1456A" w:rsidRDefault="00F145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34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E4E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0DC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56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1456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584A8"/>
  <w15:chartTrackingRefBased/>
  <w15:docId w15:val="{44A1C772-3611-4C2F-8C71-B431D5975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2021-08-29T07:32:00Z</dcterms:created>
  <dcterms:modified xsi:type="dcterms:W3CDTF">2021-08-29T07:32:00Z</dcterms:modified>
</cp:coreProperties>
</file>